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ABE" w:rsidRPr="00934ABE" w:rsidRDefault="00934ABE" w:rsidP="00934ABE">
      <w:pPr>
        <w:spacing w:before="100" w:beforeAutospacing="1" w:after="100" w:afterAutospacing="1"/>
        <w:outlineLvl w:val="0"/>
        <w:rPr>
          <w:b/>
          <w:sz w:val="24"/>
          <w:szCs w:val="24"/>
        </w:rPr>
      </w:pPr>
      <w:r w:rsidRPr="00934ABE">
        <w:rPr>
          <w:b/>
          <w:sz w:val="24"/>
          <w:szCs w:val="24"/>
        </w:rPr>
        <w:t>MODELLO 3</w:t>
      </w:r>
      <w:bookmarkStart w:id="0" w:name="_GoBack"/>
      <w:bookmarkEnd w:id="0"/>
    </w:p>
    <w:p w:rsidR="00934ABE" w:rsidRPr="00934ABE" w:rsidRDefault="00934ABE" w:rsidP="00934ABE">
      <w:pPr>
        <w:outlineLvl w:val="2"/>
        <w:rPr>
          <w:b/>
          <w:sz w:val="24"/>
          <w:szCs w:val="24"/>
        </w:rPr>
      </w:pPr>
      <w:r w:rsidRPr="00934ABE">
        <w:rPr>
          <w:b/>
          <w:sz w:val="24"/>
          <w:szCs w:val="24"/>
        </w:rPr>
        <w:t>Enti / Associazioni / Soggetti giuridici</w:t>
      </w:r>
    </w:p>
    <w:p w:rsidR="00934ABE" w:rsidRPr="00934ABE" w:rsidRDefault="00934ABE" w:rsidP="00934ABE">
      <w:pPr>
        <w:rPr>
          <w:sz w:val="24"/>
          <w:szCs w:val="24"/>
        </w:rPr>
      </w:pPr>
      <w:r w:rsidRPr="00934ABE">
        <w:rPr>
          <w:sz w:val="24"/>
          <w:szCs w:val="24"/>
        </w:rPr>
        <w:t>DOMANDA DI PARTECIPAZIONE ALL’AVVISO DI SELEZIONE</w:t>
      </w:r>
      <w:r w:rsidRPr="00934ABE">
        <w:rPr>
          <w:sz w:val="24"/>
          <w:szCs w:val="24"/>
        </w:rPr>
        <w:br/>
        <w:t>PER IL CONFERIMENTO DI INCARICO</w:t>
      </w:r>
      <w:r w:rsidRPr="00934ABE">
        <w:rPr>
          <w:sz w:val="24"/>
          <w:szCs w:val="24"/>
        </w:rPr>
        <w:br/>
        <w:t>NEL PROGETTO DI LABORATORIO TEATRALE ESPRESSIVO E RELAZIONALE</w:t>
      </w:r>
    </w:p>
    <w:p w:rsidR="00934ABE" w:rsidRPr="00934ABE" w:rsidRDefault="00934ABE" w:rsidP="00934ABE">
      <w:p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Al Dirigente Scolastico</w:t>
      </w:r>
      <w:r w:rsidRPr="00934ABE">
        <w:rPr>
          <w:sz w:val="24"/>
          <w:szCs w:val="24"/>
        </w:rPr>
        <w:br/>
        <w:t>dell’Istituto Comprensivo “Marco Polo” di Senago (MI)</w:t>
      </w:r>
    </w:p>
    <w:p w:rsidR="00934ABE" w:rsidRPr="00934ABE" w:rsidRDefault="00934ABE" w:rsidP="00934ABE">
      <w:p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Il/La sottoscritto/a ________________________________________________</w:t>
      </w:r>
      <w:r w:rsidRPr="00934ABE">
        <w:rPr>
          <w:sz w:val="24"/>
          <w:szCs w:val="24"/>
        </w:rPr>
        <w:br/>
        <w:t xml:space="preserve">nato/a </w:t>
      </w:r>
      <w:proofErr w:type="spellStart"/>
      <w:r w:rsidRPr="00934ABE">
        <w:rPr>
          <w:sz w:val="24"/>
          <w:szCs w:val="24"/>
        </w:rPr>
        <w:t>a</w:t>
      </w:r>
      <w:proofErr w:type="spellEnd"/>
      <w:r w:rsidRPr="00934ABE">
        <w:rPr>
          <w:sz w:val="24"/>
          <w:szCs w:val="24"/>
        </w:rPr>
        <w:t xml:space="preserve"> ________________________________ il _____________________</w:t>
      </w:r>
      <w:r w:rsidRPr="00934ABE">
        <w:rPr>
          <w:sz w:val="24"/>
          <w:szCs w:val="24"/>
        </w:rPr>
        <w:br/>
        <w:t>in qualità di legale rappresentante dell’Ente/Associazione</w:t>
      </w:r>
    </w:p>
    <w:p w:rsidR="00934ABE" w:rsidRPr="00934ABE" w:rsidRDefault="00934ABE" w:rsidP="00934ABE">
      <w:pPr>
        <w:rPr>
          <w:sz w:val="24"/>
          <w:szCs w:val="24"/>
        </w:rPr>
      </w:pPr>
      <w:r w:rsidRPr="00934ABE">
        <w:rPr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34ABE" w:rsidRPr="00934ABE" w:rsidRDefault="00934ABE" w:rsidP="00934ABE">
      <w:p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Codice fiscale / P. IVA __________________________________________</w:t>
      </w:r>
      <w:r w:rsidRPr="00934ABE">
        <w:rPr>
          <w:sz w:val="24"/>
          <w:szCs w:val="24"/>
        </w:rPr>
        <w:br/>
        <w:t>con sede in _____________________________________________________</w:t>
      </w:r>
      <w:r w:rsidRPr="00934ABE">
        <w:rPr>
          <w:sz w:val="24"/>
          <w:szCs w:val="24"/>
        </w:rPr>
        <w:br/>
        <w:t>telefono __________________ e-mail ______________________________</w:t>
      </w:r>
    </w:p>
    <w:p w:rsidR="00934ABE" w:rsidRPr="00934ABE" w:rsidRDefault="00934ABE" w:rsidP="00934ABE">
      <w:pPr>
        <w:rPr>
          <w:sz w:val="24"/>
          <w:szCs w:val="24"/>
        </w:rPr>
      </w:pPr>
      <w:r w:rsidRPr="00934ABE">
        <w:rPr>
          <w:b/>
          <w:bCs/>
          <w:sz w:val="24"/>
          <w:szCs w:val="24"/>
        </w:rPr>
        <w:t>CHIEDE</w:t>
      </w:r>
    </w:p>
    <w:p w:rsidR="00934ABE" w:rsidRPr="00934ABE" w:rsidRDefault="00934ABE" w:rsidP="00934ABE">
      <w:pPr>
        <w:rPr>
          <w:sz w:val="24"/>
          <w:szCs w:val="24"/>
        </w:rPr>
      </w:pPr>
      <w:r w:rsidRPr="00934ABE">
        <w:rPr>
          <w:sz w:val="24"/>
          <w:szCs w:val="24"/>
        </w:rPr>
        <w:t>di partecipare alla procedura di selezione di cui all’Avviso pubblico per la realizzazione del progetto di Laboratorio Teatrale Espressivo e Relazionale.</w:t>
      </w:r>
    </w:p>
    <w:p w:rsidR="00934ABE" w:rsidRPr="00934ABE" w:rsidRDefault="00934ABE" w:rsidP="00934ABE">
      <w:p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DICHIARA che l’esperto individuato per lo svolgimento delle attività è:</w:t>
      </w:r>
    </w:p>
    <w:p w:rsidR="00934ABE" w:rsidRPr="00934ABE" w:rsidRDefault="00934ABE" w:rsidP="00934ABE">
      <w:p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Nome e cognome ________________________________________________</w:t>
      </w:r>
      <w:r w:rsidRPr="00934ABE">
        <w:rPr>
          <w:sz w:val="24"/>
          <w:szCs w:val="24"/>
        </w:rPr>
        <w:br/>
        <w:t>Codice fiscale _________________________________________________</w:t>
      </w:r>
      <w:r w:rsidRPr="00934ABE">
        <w:rPr>
          <w:sz w:val="24"/>
          <w:szCs w:val="24"/>
        </w:rPr>
        <w:br/>
        <w:t>Titolo di studio ________________________________________________</w:t>
      </w:r>
    </w:p>
    <w:p w:rsidR="00934ABE" w:rsidRPr="00934ABE" w:rsidRDefault="00934ABE" w:rsidP="00934ABE">
      <w:p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 xml:space="preserve">A tal fine, consapevole delle responsabilità penali previste dall’art. 76 del D.P.R. 445/2000, </w:t>
      </w:r>
      <w:r w:rsidRPr="00934ABE">
        <w:rPr>
          <w:b/>
          <w:bCs/>
          <w:sz w:val="24"/>
          <w:szCs w:val="24"/>
        </w:rPr>
        <w:t>DICHIARA</w:t>
      </w:r>
      <w:r w:rsidRPr="00934ABE">
        <w:rPr>
          <w:sz w:val="24"/>
          <w:szCs w:val="24"/>
        </w:rPr>
        <w:t>:</w:t>
      </w:r>
    </w:p>
    <w:p w:rsidR="00934ABE" w:rsidRPr="00934ABE" w:rsidRDefault="00934ABE" w:rsidP="00934ABE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il possesso dei requisiti previsti dal presente Avviso;</w:t>
      </w:r>
    </w:p>
    <w:p w:rsidR="00934ABE" w:rsidRPr="00934ABE" w:rsidRDefault="00934ABE" w:rsidP="00934ABE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 xml:space="preserve">l’assenza di cause di esclusione di cui agli artt. 94 e ss. del </w:t>
      </w:r>
      <w:proofErr w:type="spellStart"/>
      <w:r w:rsidRPr="00934ABE">
        <w:rPr>
          <w:sz w:val="24"/>
          <w:szCs w:val="24"/>
        </w:rPr>
        <w:t>D.Lgs.</w:t>
      </w:r>
      <w:proofErr w:type="spellEnd"/>
      <w:r w:rsidRPr="00934ABE">
        <w:rPr>
          <w:sz w:val="24"/>
          <w:szCs w:val="24"/>
        </w:rPr>
        <w:t xml:space="preserve"> 36/2023;</w:t>
      </w:r>
    </w:p>
    <w:p w:rsidR="00934ABE" w:rsidRPr="00934ABE" w:rsidRDefault="00934ABE" w:rsidP="00934ABE">
      <w:pPr>
        <w:numPr>
          <w:ilvl w:val="0"/>
          <w:numId w:val="29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l’impegno a garantire la regolare esecuzione delle attività previste.</w:t>
      </w:r>
    </w:p>
    <w:p w:rsidR="00934ABE" w:rsidRPr="00934ABE" w:rsidRDefault="00934ABE" w:rsidP="00934ABE">
      <w:p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Allega:</w:t>
      </w:r>
    </w:p>
    <w:p w:rsidR="00934ABE" w:rsidRPr="00934ABE" w:rsidRDefault="00934ABE" w:rsidP="00934AB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curriculum vitae dell’esperto individuato;</w:t>
      </w:r>
    </w:p>
    <w:p w:rsidR="00934ABE" w:rsidRPr="00934ABE" w:rsidRDefault="00934ABE" w:rsidP="00934AB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copia documento di identità del legale rappresentante e dell’esperto;</w:t>
      </w:r>
    </w:p>
    <w:p w:rsidR="00934ABE" w:rsidRPr="00934ABE" w:rsidRDefault="00934ABE" w:rsidP="00934AB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Allegato 1 – Elenco titoli;</w:t>
      </w:r>
    </w:p>
    <w:p w:rsidR="00934ABE" w:rsidRPr="00934ABE" w:rsidRDefault="00934ABE" w:rsidP="00934AB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Allegato 3 – Schema di progetto;</w:t>
      </w:r>
    </w:p>
    <w:p w:rsidR="00934ABE" w:rsidRPr="00934ABE" w:rsidRDefault="00934ABE" w:rsidP="00934AB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Allegato 4 – Patto di integrità;</w:t>
      </w:r>
    </w:p>
    <w:p w:rsidR="00934ABE" w:rsidRPr="00934ABE" w:rsidRDefault="00934ABE" w:rsidP="00934AB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Allegato titolare effettivo;</w:t>
      </w:r>
    </w:p>
    <w:p w:rsidR="00934ABE" w:rsidRPr="00934ABE" w:rsidRDefault="00934ABE" w:rsidP="00934AB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Dichiarazione tracciabilità;</w:t>
      </w:r>
    </w:p>
    <w:p w:rsidR="00934ABE" w:rsidRPr="00934ABE" w:rsidRDefault="00934ABE" w:rsidP="00934AB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 xml:space="preserve">Dichiarazione requisiti ex </w:t>
      </w:r>
      <w:proofErr w:type="spellStart"/>
      <w:r w:rsidRPr="00934ABE">
        <w:rPr>
          <w:sz w:val="24"/>
          <w:szCs w:val="24"/>
        </w:rPr>
        <w:t>D.Lgs.</w:t>
      </w:r>
      <w:proofErr w:type="spellEnd"/>
      <w:r w:rsidRPr="00934ABE">
        <w:rPr>
          <w:sz w:val="24"/>
          <w:szCs w:val="24"/>
        </w:rPr>
        <w:t xml:space="preserve"> 36/2023;</w:t>
      </w:r>
    </w:p>
    <w:p w:rsidR="00934ABE" w:rsidRPr="00934ABE" w:rsidRDefault="00934ABE" w:rsidP="00934AB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dichiarazione sostitutiva DURC, ove prevista;</w:t>
      </w:r>
    </w:p>
    <w:p w:rsidR="00934ABE" w:rsidRPr="00934ABE" w:rsidRDefault="00934ABE" w:rsidP="00934ABE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MOD. C – Dichiarazione conflitto di interessi.</w:t>
      </w:r>
    </w:p>
    <w:p w:rsidR="00934ABE" w:rsidRPr="00934ABE" w:rsidRDefault="00934ABE" w:rsidP="00934ABE">
      <w:pPr>
        <w:spacing w:before="100" w:beforeAutospacing="1" w:after="100" w:afterAutospacing="1"/>
        <w:rPr>
          <w:sz w:val="24"/>
          <w:szCs w:val="24"/>
        </w:rPr>
      </w:pPr>
      <w:r w:rsidRPr="00934ABE">
        <w:rPr>
          <w:sz w:val="24"/>
          <w:szCs w:val="24"/>
        </w:rPr>
        <w:t>Luogo e data _____________</w:t>
      </w:r>
      <w:r w:rsidRPr="00934ABE">
        <w:rPr>
          <w:sz w:val="24"/>
          <w:szCs w:val="24"/>
        </w:rPr>
        <w:br/>
        <w:t>Firma del legale rappresentante ______________________</w:t>
      </w:r>
    </w:p>
    <w:p w:rsidR="007828A2" w:rsidRPr="00934ABE" w:rsidRDefault="007828A2" w:rsidP="00934ABE"/>
    <w:sectPr w:rsidR="007828A2" w:rsidRPr="00934ABE" w:rsidSect="00934ABE">
      <w:headerReference w:type="default" r:id="rId8"/>
      <w:footerReference w:type="default" r:id="rId9"/>
      <w:type w:val="continuous"/>
      <w:pgSz w:w="11906" w:h="16838"/>
      <w:pgMar w:top="1276" w:right="720" w:bottom="720" w:left="720" w:header="142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714D" w:rsidRPr="00485749" w:rsidRDefault="0078714D" w:rsidP="00485749">
      <w:pPr>
        <w:pStyle w:val="Pidipagina"/>
      </w:pPr>
    </w:p>
  </w:endnote>
  <w:endnote w:type="continuationSeparator" w:id="0">
    <w:p w:rsidR="0078714D" w:rsidRPr="00485749" w:rsidRDefault="0078714D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46BA" w:rsidRDefault="007A46BA" w:rsidP="007A46B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714D" w:rsidRPr="00485749" w:rsidRDefault="0078714D" w:rsidP="00485749">
      <w:pPr>
        <w:pStyle w:val="Pidipagina"/>
      </w:pPr>
    </w:p>
  </w:footnote>
  <w:footnote w:type="continuationSeparator" w:id="0">
    <w:p w:rsidR="0078714D" w:rsidRPr="00485749" w:rsidRDefault="0078714D" w:rsidP="00485749">
      <w:pPr>
        <w:pStyle w:val="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1"/>
      <w:tblpPr w:leftFromText="141" w:rightFromText="141" w:vertAnchor="text" w:horzAnchor="margin" w:tblpXSpec="center" w:tblpY="-61"/>
      <w:tblW w:w="0" w:type="auto"/>
      <w:tblInd w:w="0" w:type="dxa"/>
      <w:tblLook w:val="04A0" w:firstRow="1" w:lastRow="0" w:firstColumn="1" w:lastColumn="0" w:noHBand="0" w:noVBand="1"/>
    </w:tblPr>
    <w:tblGrid>
      <w:gridCol w:w="8637"/>
    </w:tblGrid>
    <w:tr w:rsidR="00934ABE" w:rsidRPr="00934ABE" w:rsidTr="00474129">
      <w:trPr>
        <w:trHeight w:val="1714"/>
      </w:trPr>
      <w:tc>
        <w:tcPr>
          <w:tcW w:w="86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34ABE" w:rsidRPr="00934ABE" w:rsidRDefault="00934ABE" w:rsidP="00934ABE">
          <w:pPr>
            <w:tabs>
              <w:tab w:val="left" w:pos="7297"/>
            </w:tabs>
            <w:jc w:val="center"/>
            <w:rPr>
              <w:sz w:val="16"/>
              <w:szCs w:val="16"/>
            </w:rPr>
          </w:pPr>
          <w:bookmarkStart w:id="1" w:name="_Hlk145341988"/>
          <w:r w:rsidRPr="00934ABE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60DA25FF" wp14:editId="2BF0811A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47065" cy="620395"/>
                <wp:effectExtent l="0" t="0" r="635" b="8255"/>
                <wp:wrapThrough wrapText="bothSides">
                  <wp:wrapPolygon edited="0">
                    <wp:start x="0" y="0"/>
                    <wp:lineTo x="0" y="21224"/>
                    <wp:lineTo x="20985" y="21224"/>
                    <wp:lineTo x="20985" y="0"/>
                    <wp:lineTo x="0" y="0"/>
                  </wp:wrapPolygon>
                </wp:wrapThrough>
                <wp:docPr id="7" name="Immagine 7" descr="LOGO MARCOPOLLO 30x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 MARCOPOLLO 30x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20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34ABE">
            <w:object w:dxaOrig="1440" w:dyaOrig="1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364.4pt;margin-top:-2.55pt;width:41.4pt;height:43.8pt;z-index:251660288;mso-wrap-edited:f;mso-position-horizontal-relative:text;mso-position-vertical-relative:text" wrapcoords="-415 0 -415 21176 21600 21176 21600 0 -415 0" fillcolor="window">
                <v:imagedata r:id="rId2" o:title=""/>
                <w10:wrap type="tight"/>
              </v:shape>
              <o:OLEObject Type="Embed" ProgID="Word.Picture.8" ShapeID="_x0000_s2049" DrawAspect="Content" ObjectID="_1827997421" r:id="rId3"/>
            </w:object>
          </w:r>
          <w:r w:rsidRPr="00934ABE">
            <w:rPr>
              <w:sz w:val="16"/>
              <w:szCs w:val="16"/>
            </w:rPr>
            <w:t>Ministero dell’Istruzione e del Merito</w:t>
          </w:r>
        </w:p>
        <w:p w:rsidR="00934ABE" w:rsidRPr="00934ABE" w:rsidRDefault="00934ABE" w:rsidP="00934ABE">
          <w:pPr>
            <w:tabs>
              <w:tab w:val="left" w:pos="7297"/>
            </w:tabs>
            <w:jc w:val="center"/>
            <w:rPr>
              <w:b/>
            </w:rPr>
          </w:pPr>
          <w:r w:rsidRPr="00934ABE">
            <w:rPr>
              <w:b/>
            </w:rPr>
            <w:t>ISTITUTO COMPRENSIVO STATALE MARCO POLO</w:t>
          </w:r>
        </w:p>
        <w:p w:rsidR="00934ABE" w:rsidRPr="00934ABE" w:rsidRDefault="00934ABE" w:rsidP="00934ABE">
          <w:pPr>
            <w:jc w:val="center"/>
            <w:rPr>
              <w:sz w:val="16"/>
              <w:szCs w:val="16"/>
            </w:rPr>
          </w:pPr>
          <w:r w:rsidRPr="00934ABE">
            <w:rPr>
              <w:sz w:val="16"/>
              <w:szCs w:val="16"/>
            </w:rPr>
            <w:t xml:space="preserve">Codice fiscale 80126490152 – Cod. </w:t>
          </w:r>
          <w:proofErr w:type="spellStart"/>
          <w:r w:rsidRPr="00934ABE">
            <w:rPr>
              <w:sz w:val="16"/>
              <w:szCs w:val="16"/>
            </w:rPr>
            <w:t>Mecc</w:t>
          </w:r>
          <w:proofErr w:type="spellEnd"/>
          <w:r w:rsidRPr="00934ABE">
            <w:rPr>
              <w:sz w:val="16"/>
              <w:szCs w:val="16"/>
            </w:rPr>
            <w:t>. MIIC8ER00V Codice Univoco UFRY1V</w:t>
          </w:r>
        </w:p>
        <w:p w:rsidR="00934ABE" w:rsidRPr="00934ABE" w:rsidRDefault="00934ABE" w:rsidP="00934ABE">
          <w:pPr>
            <w:jc w:val="center"/>
            <w:rPr>
              <w:sz w:val="16"/>
              <w:szCs w:val="16"/>
            </w:rPr>
          </w:pPr>
          <w:r w:rsidRPr="00934ABE">
            <w:rPr>
              <w:sz w:val="16"/>
              <w:szCs w:val="16"/>
            </w:rPr>
            <w:t>Sede legale Via Liberazione, 23 - 20030 Senago (MI) Tel.  02-99056808</w:t>
          </w:r>
        </w:p>
        <w:p w:rsidR="00934ABE" w:rsidRPr="00934ABE" w:rsidRDefault="00934ABE" w:rsidP="00934ABE">
          <w:pPr>
            <w:jc w:val="center"/>
            <w:rPr>
              <w:sz w:val="24"/>
              <w:szCs w:val="24"/>
            </w:rPr>
          </w:pPr>
          <w:r w:rsidRPr="00934ABE">
            <w:rPr>
              <w:sz w:val="16"/>
              <w:szCs w:val="16"/>
            </w:rPr>
            <w:t xml:space="preserve">E-mail </w:t>
          </w:r>
          <w:hyperlink r:id="rId4" w:history="1">
            <w:r w:rsidRPr="00934ABE">
              <w:rPr>
                <w:sz w:val="16"/>
                <w:szCs w:val="16"/>
              </w:rPr>
              <w:t>MIIC8ER00V@istruzione.it</w:t>
            </w:r>
          </w:hyperlink>
          <w:r w:rsidRPr="00934ABE">
            <w:rPr>
              <w:sz w:val="16"/>
              <w:szCs w:val="16"/>
            </w:rPr>
            <w:t xml:space="preserve"> – sito:  </w:t>
          </w:r>
          <w:hyperlink r:id="rId5" w:history="1">
            <w:r w:rsidRPr="00934ABE">
              <w:rPr>
                <w:color w:val="0563C1"/>
                <w:sz w:val="16"/>
                <w:szCs w:val="16"/>
                <w:u w:val="single"/>
              </w:rPr>
              <w:t>www.marcopolosenago.edu.it</w:t>
            </w:r>
          </w:hyperlink>
        </w:p>
      </w:tc>
    </w:tr>
    <w:bookmarkEnd w:id="1"/>
  </w:tbl>
  <w:p w:rsidR="005535C2" w:rsidRPr="005535C2" w:rsidRDefault="005535C2" w:rsidP="005535C2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31E8E"/>
    <w:multiLevelType w:val="multilevel"/>
    <w:tmpl w:val="B4746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81A1D"/>
    <w:multiLevelType w:val="multilevel"/>
    <w:tmpl w:val="F57C3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8" w15:restartNumberingAfterBreak="0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2" w15:restartNumberingAfterBreak="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6" w15:restartNumberingAfterBreak="0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8" w15:restartNumberingAfterBreak="0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26"/>
  </w:num>
  <w:num w:numId="4">
    <w:abstractNumId w:val="16"/>
  </w:num>
  <w:num w:numId="5">
    <w:abstractNumId w:val="24"/>
  </w:num>
  <w:num w:numId="6">
    <w:abstractNumId w:val="18"/>
  </w:num>
  <w:num w:numId="7">
    <w:abstractNumId w:val="5"/>
  </w:num>
  <w:num w:numId="8">
    <w:abstractNumId w:val="15"/>
  </w:num>
  <w:num w:numId="9">
    <w:abstractNumId w:val="25"/>
  </w:num>
  <w:num w:numId="10">
    <w:abstractNumId w:val="21"/>
  </w:num>
  <w:num w:numId="11">
    <w:abstractNumId w:val="22"/>
  </w:num>
  <w:num w:numId="12">
    <w:abstractNumId w:val="17"/>
  </w:num>
  <w:num w:numId="13">
    <w:abstractNumId w:val="28"/>
  </w:num>
  <w:num w:numId="14">
    <w:abstractNumId w:val="13"/>
  </w:num>
  <w:num w:numId="15">
    <w:abstractNumId w:val="20"/>
  </w:num>
  <w:num w:numId="16">
    <w:abstractNumId w:val="7"/>
  </w:num>
  <w:num w:numId="17">
    <w:abstractNumId w:val="19"/>
  </w:num>
  <w:num w:numId="18">
    <w:abstractNumId w:val="12"/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"/>
  </w:num>
  <w:num w:numId="22">
    <w:abstractNumId w:val="10"/>
  </w:num>
  <w:num w:numId="23">
    <w:abstractNumId w:val="9"/>
  </w:num>
  <w:num w:numId="24">
    <w:abstractNumId w:val="14"/>
  </w:num>
  <w:num w:numId="25">
    <w:abstractNumId w:val="8"/>
  </w:num>
  <w:num w:numId="26">
    <w:abstractNumId w:val="29"/>
  </w:num>
  <w:num w:numId="27">
    <w:abstractNumId w:val="1"/>
  </w:num>
  <w:num w:numId="28">
    <w:abstractNumId w:val="6"/>
  </w:num>
  <w:num w:numId="29">
    <w:abstractNumId w:val="4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26DA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67903"/>
    <w:rsid w:val="0007149C"/>
    <w:rsid w:val="00074B67"/>
    <w:rsid w:val="00084D66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6286"/>
    <w:rsid w:val="000D70A3"/>
    <w:rsid w:val="000D7885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1665"/>
    <w:rsid w:val="001B25D5"/>
    <w:rsid w:val="001B39A5"/>
    <w:rsid w:val="001B39B3"/>
    <w:rsid w:val="001C03BC"/>
    <w:rsid w:val="001D06BC"/>
    <w:rsid w:val="001D294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1072"/>
    <w:rsid w:val="00245257"/>
    <w:rsid w:val="00246151"/>
    <w:rsid w:val="002478F4"/>
    <w:rsid w:val="00270E0D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D4AB6"/>
    <w:rsid w:val="002E2D9B"/>
    <w:rsid w:val="002E74A9"/>
    <w:rsid w:val="002F441C"/>
    <w:rsid w:val="002F743E"/>
    <w:rsid w:val="003078D0"/>
    <w:rsid w:val="0031376A"/>
    <w:rsid w:val="00316599"/>
    <w:rsid w:val="003165AC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715B1"/>
    <w:rsid w:val="0037389D"/>
    <w:rsid w:val="00373BF2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5201"/>
    <w:rsid w:val="003F5CC4"/>
    <w:rsid w:val="003F7170"/>
    <w:rsid w:val="00414879"/>
    <w:rsid w:val="00414A33"/>
    <w:rsid w:val="00417DBD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3C4C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2331"/>
    <w:rsid w:val="004C355C"/>
    <w:rsid w:val="004C7F64"/>
    <w:rsid w:val="004D2F7E"/>
    <w:rsid w:val="004F003B"/>
    <w:rsid w:val="004F08A9"/>
    <w:rsid w:val="004F2D05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2319"/>
    <w:rsid w:val="005535C2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5CD3"/>
    <w:rsid w:val="00642A4F"/>
    <w:rsid w:val="00655329"/>
    <w:rsid w:val="00656DE8"/>
    <w:rsid w:val="00657286"/>
    <w:rsid w:val="006614E8"/>
    <w:rsid w:val="00663FF6"/>
    <w:rsid w:val="00671813"/>
    <w:rsid w:val="00671CF6"/>
    <w:rsid w:val="00676D92"/>
    <w:rsid w:val="006828A0"/>
    <w:rsid w:val="00687732"/>
    <w:rsid w:val="00691466"/>
    <w:rsid w:val="00697416"/>
    <w:rsid w:val="006A4AC8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8714D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A6D"/>
    <w:rsid w:val="00816371"/>
    <w:rsid w:val="00816CE5"/>
    <w:rsid w:val="0083418A"/>
    <w:rsid w:val="00834651"/>
    <w:rsid w:val="00843B31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58EC"/>
    <w:rsid w:val="008C35B0"/>
    <w:rsid w:val="008C367B"/>
    <w:rsid w:val="008C5AEB"/>
    <w:rsid w:val="008C738E"/>
    <w:rsid w:val="008C7495"/>
    <w:rsid w:val="008D18B4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34ABE"/>
    <w:rsid w:val="009475BA"/>
    <w:rsid w:val="00953D1A"/>
    <w:rsid w:val="00955731"/>
    <w:rsid w:val="00957961"/>
    <w:rsid w:val="00960E10"/>
    <w:rsid w:val="0096119F"/>
    <w:rsid w:val="0096533A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3763"/>
    <w:rsid w:val="00A75929"/>
    <w:rsid w:val="00A76A62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476C4"/>
    <w:rsid w:val="00B576EF"/>
    <w:rsid w:val="00B62334"/>
    <w:rsid w:val="00B67316"/>
    <w:rsid w:val="00B72AA6"/>
    <w:rsid w:val="00B72DF9"/>
    <w:rsid w:val="00B82E31"/>
    <w:rsid w:val="00B90801"/>
    <w:rsid w:val="00B96DC5"/>
    <w:rsid w:val="00B97696"/>
    <w:rsid w:val="00BA10AD"/>
    <w:rsid w:val="00BA4964"/>
    <w:rsid w:val="00BA6B08"/>
    <w:rsid w:val="00BB3070"/>
    <w:rsid w:val="00BB71DD"/>
    <w:rsid w:val="00BC2484"/>
    <w:rsid w:val="00BE59EC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300A1"/>
    <w:rsid w:val="00D513E3"/>
    <w:rsid w:val="00D547D6"/>
    <w:rsid w:val="00D61614"/>
    <w:rsid w:val="00D72E09"/>
    <w:rsid w:val="00D758A9"/>
    <w:rsid w:val="00D775FA"/>
    <w:rsid w:val="00D80CC8"/>
    <w:rsid w:val="00D82A25"/>
    <w:rsid w:val="00D8556F"/>
    <w:rsid w:val="00D865FA"/>
    <w:rsid w:val="00D904A4"/>
    <w:rsid w:val="00D90723"/>
    <w:rsid w:val="00DA76B7"/>
    <w:rsid w:val="00DB2ABE"/>
    <w:rsid w:val="00DB3315"/>
    <w:rsid w:val="00DB606A"/>
    <w:rsid w:val="00DC0CC6"/>
    <w:rsid w:val="00DC3905"/>
    <w:rsid w:val="00DC48B4"/>
    <w:rsid w:val="00DC5959"/>
    <w:rsid w:val="00DC5C35"/>
    <w:rsid w:val="00DD3159"/>
    <w:rsid w:val="00DD42B3"/>
    <w:rsid w:val="00DD5E43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1743"/>
    <w:rsid w:val="00E34DD2"/>
    <w:rsid w:val="00E408BD"/>
    <w:rsid w:val="00E40D63"/>
    <w:rsid w:val="00E435F8"/>
    <w:rsid w:val="00E61E55"/>
    <w:rsid w:val="00E65C8D"/>
    <w:rsid w:val="00E667C0"/>
    <w:rsid w:val="00E81B61"/>
    <w:rsid w:val="00E84275"/>
    <w:rsid w:val="00E84A66"/>
    <w:rsid w:val="00E8631D"/>
    <w:rsid w:val="00E86B36"/>
    <w:rsid w:val="00E906E5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1D5E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4467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F98018C"/>
  <w15:docId w15:val="{6862E846-9273-4E75-B0BE-DDA7175A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  <w:style w:type="table" w:customStyle="1" w:styleId="Grigliatabella1">
    <w:name w:val="Griglia tabella1"/>
    <w:basedOn w:val="Tabellanormale"/>
    <w:next w:val="Grigliatabella"/>
    <w:uiPriority w:val="59"/>
    <w:rsid w:val="00934AB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6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5" Type="http://schemas.openxmlformats.org/officeDocument/2006/relationships/hyperlink" Target="http://www.marcopolosenago.edu.it" TargetMode="External"/><Relationship Id="rId4" Type="http://schemas.openxmlformats.org/officeDocument/2006/relationships/hyperlink" Target="mailto:MIIC8ER00V@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5064F-579C-42B1-BF69-B837AA394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5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Giangiacomo</dc:creator>
  <cp:lastModifiedBy>Preside@SEGRETERIA.LOCAL</cp:lastModifiedBy>
  <cp:revision>6</cp:revision>
  <cp:lastPrinted>2019-05-07T07:30:00Z</cp:lastPrinted>
  <dcterms:created xsi:type="dcterms:W3CDTF">2019-12-04T07:56:00Z</dcterms:created>
  <dcterms:modified xsi:type="dcterms:W3CDTF">2025-12-23T11:17:00Z</dcterms:modified>
</cp:coreProperties>
</file>